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09C61" w14:textId="54B61900" w:rsidR="006B2F86" w:rsidRDefault="00AC5161" w:rsidP="00E71FC3">
      <w:pPr>
        <w:pStyle w:val="NoSpacing"/>
      </w:pPr>
      <w:r>
        <w:rPr>
          <w:u w:val="single"/>
        </w:rPr>
        <w:t>William SHOSMITH</w:t>
      </w:r>
      <w:r>
        <w:t xml:space="preserve">   </w:t>
      </w:r>
      <w:proofErr w:type="gramStart"/>
      <w:r>
        <w:t xml:space="preserve">   (</w:t>
      </w:r>
      <w:proofErr w:type="gramEnd"/>
      <w:r>
        <w:t>d.1480)</w:t>
      </w:r>
    </w:p>
    <w:p w14:paraId="68E9FA87" w14:textId="733CEB9A" w:rsidR="00AC5161" w:rsidRDefault="00AC5161" w:rsidP="00E71FC3">
      <w:pPr>
        <w:pStyle w:val="NoSpacing"/>
      </w:pPr>
    </w:p>
    <w:p w14:paraId="032755A1" w14:textId="170CBD82" w:rsidR="00AC5161" w:rsidRDefault="00AC5161" w:rsidP="00E71FC3">
      <w:pPr>
        <w:pStyle w:val="NoSpacing"/>
      </w:pPr>
    </w:p>
    <w:p w14:paraId="5ECEEAA9" w14:textId="7C9C1E32" w:rsidR="00AC5161" w:rsidRDefault="00AC5161" w:rsidP="00E71FC3">
      <w:pPr>
        <w:pStyle w:val="NoSpacing"/>
      </w:pPr>
      <w:r>
        <w:t>= 1 Julia</w:t>
      </w:r>
      <w:r w:rsidR="00375B9C">
        <w:t>(q.v.)</w:t>
      </w:r>
      <w:r>
        <w:t>.   (H.P. pp.176-7)</w:t>
      </w:r>
    </w:p>
    <w:p w14:paraId="743218B3" w14:textId="7FC3CF77" w:rsidR="00AC5161" w:rsidRDefault="00AC5161" w:rsidP="00E71FC3">
      <w:pPr>
        <w:pStyle w:val="NoSpacing"/>
      </w:pPr>
      <w:r>
        <w:t xml:space="preserve">She 2 = Richard </w:t>
      </w:r>
      <w:proofErr w:type="spellStart"/>
      <w:r>
        <w:t>Chawry</w:t>
      </w:r>
      <w:proofErr w:type="spellEnd"/>
      <w:r>
        <w:t xml:space="preserve"> of London, Alderman(q.v.).   (ibid.)</w:t>
      </w:r>
    </w:p>
    <w:p w14:paraId="15FB0E81" w14:textId="5B683185" w:rsidR="00AC5161" w:rsidRDefault="00AC5161" w:rsidP="00E71FC3">
      <w:pPr>
        <w:pStyle w:val="NoSpacing"/>
      </w:pPr>
    </w:p>
    <w:p w14:paraId="4740A02B" w14:textId="154D7E32" w:rsidR="00AC5161" w:rsidRDefault="00AC5161" w:rsidP="00E71FC3">
      <w:pPr>
        <w:pStyle w:val="NoSpacing"/>
      </w:pPr>
    </w:p>
    <w:p w14:paraId="58EEFF35" w14:textId="0C3F62A6" w:rsidR="00AC5161" w:rsidRDefault="00AC5161" w:rsidP="00E71FC3">
      <w:pPr>
        <w:pStyle w:val="NoSpacing"/>
      </w:pPr>
      <w:r>
        <w:t xml:space="preserve">13 April </w:t>
      </w:r>
      <w:r w:rsidR="00E409E3">
        <w:t>2018</w:t>
      </w:r>
    </w:p>
    <w:p w14:paraId="76B81ECB" w14:textId="267034AD" w:rsidR="00375B9C" w:rsidRPr="00AC5161" w:rsidRDefault="00375B9C" w:rsidP="00E71FC3">
      <w:pPr>
        <w:pStyle w:val="NoSpacing"/>
      </w:pPr>
      <w:r>
        <w:t>18 April 2018</w:t>
      </w:r>
      <w:bookmarkStart w:id="0" w:name="_GoBack"/>
      <w:bookmarkEnd w:id="0"/>
    </w:p>
    <w:sectPr w:rsidR="00375B9C" w:rsidRPr="00AC51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CE2B0" w14:textId="77777777" w:rsidR="00AC5161" w:rsidRDefault="00AC5161" w:rsidP="00E71FC3">
      <w:pPr>
        <w:spacing w:after="0" w:line="240" w:lineRule="auto"/>
      </w:pPr>
      <w:r>
        <w:separator/>
      </w:r>
    </w:p>
  </w:endnote>
  <w:endnote w:type="continuationSeparator" w:id="0">
    <w:p w14:paraId="5F3D5F32" w14:textId="77777777" w:rsidR="00AC5161" w:rsidRDefault="00AC51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CD8F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1C094F" w14:textId="77777777" w:rsidR="00AC5161" w:rsidRDefault="00AC5161" w:rsidP="00E71FC3">
      <w:pPr>
        <w:spacing w:after="0" w:line="240" w:lineRule="auto"/>
      </w:pPr>
      <w:r>
        <w:separator/>
      </w:r>
    </w:p>
  </w:footnote>
  <w:footnote w:type="continuationSeparator" w:id="0">
    <w:p w14:paraId="71BC4DFE" w14:textId="77777777" w:rsidR="00AC5161" w:rsidRDefault="00AC51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161"/>
    <w:rsid w:val="001A7C09"/>
    <w:rsid w:val="00375B9C"/>
    <w:rsid w:val="00577BD5"/>
    <w:rsid w:val="00656CBA"/>
    <w:rsid w:val="006A1F77"/>
    <w:rsid w:val="00733BE7"/>
    <w:rsid w:val="00AB52E8"/>
    <w:rsid w:val="00AC5161"/>
    <w:rsid w:val="00B16D3F"/>
    <w:rsid w:val="00BB41AC"/>
    <w:rsid w:val="00E409E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5C184"/>
  <w15:chartTrackingRefBased/>
  <w15:docId w15:val="{CF7F614B-5040-4C11-9EC8-C7B1F31EB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2018-04-13T09:01:00Z</dcterms:created>
  <dcterms:modified xsi:type="dcterms:W3CDTF">2018-04-18T20:24:00Z</dcterms:modified>
</cp:coreProperties>
</file>